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3E1D1" w14:textId="01673044" w:rsidR="00535962" w:rsidRPr="00F7167E" w:rsidRDefault="005A564F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9D6F923" wp14:editId="55278761">
                <wp:simplePos x="0" y="0"/>
                <wp:positionH relativeFrom="column">
                  <wp:posOffset>-238125</wp:posOffset>
                </wp:positionH>
                <wp:positionV relativeFrom="paragraph">
                  <wp:posOffset>-619125</wp:posOffset>
                </wp:positionV>
                <wp:extent cx="1809750" cy="942975"/>
                <wp:effectExtent l="0" t="0" r="0" b="952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E46B86" w14:textId="77777777" w:rsidR="00957FDA" w:rsidRDefault="00957FDA" w:rsidP="00957FDA">
                            <w:pPr>
                              <w:rPr>
                                <w:rStyle w:val="Style15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  <w:p w14:paraId="1CFDD7C9" w14:textId="77777777" w:rsidR="00C11FBC" w:rsidRDefault="00C11FBC" w:rsidP="00957FDA">
                            <w:pPr>
                              <w:rPr>
                                <w:rStyle w:val="Style15"/>
                              </w:rPr>
                            </w:pPr>
                            <w:r w:rsidRPr="00C11FBC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20105CB7" wp14:editId="2EC1A249">
                                  <wp:extent cx="1428750" cy="485775"/>
                                  <wp:effectExtent l="0" t="0" r="0" b="9525"/>
                                  <wp:docPr id="20" name="Picture 2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Picture 20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0241" cy="4862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4C0745" w14:textId="77777777" w:rsidR="00C11FBC" w:rsidRPr="00A86FA8" w:rsidRDefault="00C11FBC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D6F923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18.75pt;margin-top:-48.75pt;width:142.5pt;height:7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" filled="f" stroked="f">
                <v:textbox inset="0,0,0,0">
                  <w:txbxContent>
                    <w:p w14:paraId="73E46B86" w14:textId="77777777" w:rsidR="00957FDA" w:rsidRDefault="00957FDA" w:rsidP="00957FDA">
                      <w:pPr>
                        <w:rPr>
                          <w:rStyle w:val="Style15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  <w:p w14:paraId="1CFDD7C9" w14:textId="77777777" w:rsidR="00C11FBC" w:rsidRDefault="00C11FBC" w:rsidP="00957FDA">
                      <w:pPr>
                        <w:rPr>
                          <w:rStyle w:val="Style15"/>
                        </w:rPr>
                      </w:pPr>
                      <w:r w:rsidRPr="00C11FBC"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20105CB7" wp14:editId="2EC1A249">
                            <wp:extent cx="1428750" cy="485775"/>
                            <wp:effectExtent l="0" t="0" r="0" b="9525"/>
                            <wp:docPr id="20" name="Picture 2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Picture 20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0241" cy="4862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4C0745" w14:textId="77777777" w:rsidR="00C11FBC" w:rsidRPr="00A86FA8" w:rsidRDefault="00C11FBC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1FB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449FF98" wp14:editId="05DF4F27">
                <wp:simplePos x="0" y="0"/>
                <wp:positionH relativeFrom="column">
                  <wp:posOffset>7108630</wp:posOffset>
                </wp:positionH>
                <wp:positionV relativeFrom="paragraph">
                  <wp:posOffset>-581025</wp:posOffset>
                </wp:positionV>
                <wp:extent cx="1783910" cy="701040"/>
                <wp:effectExtent l="0" t="0" r="260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391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B639330" w14:textId="227C186C" w:rsidR="00957FDA" w:rsidRPr="00535962" w:rsidRDefault="00C11FBC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952218">
                                      <w:rPr>
                                        <w:rStyle w:val="Style2"/>
                                      </w:rPr>
                                      <w:t>CEEX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4D1951">
                                      <w:rPr>
                                        <w:rStyle w:val="Style2"/>
                                      </w:rPr>
                                      <w:t>2019-0</w:t>
                                    </w:r>
                                    <w:r w:rsidR="00A22133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BA2681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5DEEFC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9FF98" id="Group 21" o:spid="_x0000_s1027" style="position:absolute;margin-left:559.75pt;margin-top:-45.75pt;width:140.4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B639330" w14:textId="227C186C" w:rsidR="00957FDA" w:rsidRPr="00535962" w:rsidRDefault="00C11FBC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952218">
                                <w:rPr>
                                  <w:rStyle w:val="Style2"/>
                                </w:rPr>
                                <w:t>CEEX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4D1951">
                                <w:rPr>
                                  <w:rStyle w:val="Style2"/>
                                </w:rPr>
                                <w:t>2019-0</w:t>
                              </w:r>
                              <w:r w:rsidR="00A22133">
                                <w:rPr>
                                  <w:rStyle w:val="Style2"/>
                                </w:rPr>
                                <w:t>1</w:t>
                              </w:r>
                              <w:r w:rsidR="00BA2681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B5DEEFC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11FBC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2EC31FB" wp14:editId="1A464779">
            <wp:simplePos x="0" y="0"/>
            <wp:positionH relativeFrom="column">
              <wp:posOffset>3797300</wp:posOffset>
            </wp:positionH>
            <wp:positionV relativeFrom="paragraph">
              <wp:posOffset>-735965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8B9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30A5E8" wp14:editId="06596A8F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0" r="3175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056A8" w14:textId="77777777" w:rsidR="002E1412" w:rsidRPr="002E1412" w:rsidRDefault="00C11FB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</w:t>
                            </w: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0A5E8" id="Text Box 16" o:spid="_x0000_s1032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" stroked="f">
                <v:textbox>
                  <w:txbxContent>
                    <w:p w14:paraId="169056A8" w14:textId="77777777" w:rsidR="002E1412" w:rsidRPr="002E1412" w:rsidRDefault="00C11FBC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</w:t>
                      </w: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2B0923" w14:textId="6EB35A78" w:rsidR="00535962" w:rsidRPr="00535962" w:rsidRDefault="0051522B" w:rsidP="00535962">
      <w:r w:rsidRPr="0051522B">
        <w:rPr>
          <w:lang w:val="es-DO" w:eastAsia="es-D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265DEDF" wp14:editId="3182A4FB">
                <wp:simplePos x="0" y="0"/>
                <wp:positionH relativeFrom="margin">
                  <wp:posOffset>6924675</wp:posOffset>
                </wp:positionH>
                <wp:positionV relativeFrom="paragraph">
                  <wp:posOffset>17145</wp:posOffset>
                </wp:positionV>
                <wp:extent cx="1428115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E5DCD2" w14:textId="77777777" w:rsidR="0051522B" w:rsidRDefault="0051522B" w:rsidP="0051522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5DEDF" id="Text Box 12" o:spid="_x0000_s1033" type="#_x0000_t202" style="position:absolute;margin-left:545.25pt;margin-top:1.35pt;width:112.45pt;height:21.9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" filled="f" stroked="f">
                <v:textbox>
                  <w:txbxContent>
                    <w:p w14:paraId="3AE5DCD2" w14:textId="77777777" w:rsidR="0051522B" w:rsidRDefault="0051522B" w:rsidP="0051522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7578B9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59A90C" wp14:editId="1DB6F493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E87F7" w14:textId="77777777" w:rsidR="00F7443C" w:rsidRPr="004767CC" w:rsidRDefault="0051522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59A90C" id="Text Box 18" o:spid="_x0000_s1034" type="#_x0000_t202" style="position:absolute;margin-left:246.05pt;margin-top:16.1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" stroked="f">
                <v:textbox>
                  <w:txbxContent>
                    <w:p w14:paraId="0BAE87F7" w14:textId="77777777" w:rsidR="00F7443C" w:rsidRPr="004767CC" w:rsidRDefault="0051522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00A4101" w14:textId="77777777" w:rsidR="00535962" w:rsidRDefault="007578B9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D15C42" wp14:editId="10CD13F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DE677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51ED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15C42" id="Text Box 13" o:spid="_x0000_s1035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" filled="f" stroked="f">
                <v:textbox>
                  <w:txbxContent>
                    <w:p w14:paraId="1DDE677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51ED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6CB388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2CDF4694" w14:textId="77777777" w:rsidTr="009F75D1">
        <w:trPr>
          <w:trHeight w:val="560"/>
          <w:jc w:val="center"/>
        </w:trPr>
        <w:tc>
          <w:tcPr>
            <w:tcW w:w="849" w:type="dxa"/>
            <w:vAlign w:val="center"/>
          </w:tcPr>
          <w:p w14:paraId="49303F0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5AEEA21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CE4A0B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7FB461C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DBD904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6C54505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99B69D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A37E1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078A5F99" w14:textId="77777777" w:rsidTr="009F75D1">
        <w:trPr>
          <w:trHeight w:val="457"/>
          <w:jc w:val="center"/>
        </w:trPr>
        <w:tc>
          <w:tcPr>
            <w:tcW w:w="849" w:type="dxa"/>
          </w:tcPr>
          <w:p w14:paraId="0CA356F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14BE1DF" w14:textId="77777777" w:rsidR="0037246F" w:rsidRDefault="0037246F" w:rsidP="00565F4D">
            <w:pPr>
              <w:spacing w:after="0" w:line="240" w:lineRule="auto"/>
            </w:pPr>
          </w:p>
        </w:tc>
        <w:tc>
          <w:tcPr>
            <w:tcW w:w="1276" w:type="dxa"/>
          </w:tcPr>
          <w:p w14:paraId="0725254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7147CB2" w14:textId="77777777" w:rsidR="004272AD" w:rsidRDefault="004272AD" w:rsidP="009F75D1">
            <w:pPr>
              <w:spacing w:after="0" w:line="240" w:lineRule="auto"/>
            </w:pPr>
          </w:p>
        </w:tc>
        <w:tc>
          <w:tcPr>
            <w:tcW w:w="1701" w:type="dxa"/>
          </w:tcPr>
          <w:p w14:paraId="2800995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A06C4C4" w14:textId="77777777" w:rsidR="00AF279C" w:rsidRDefault="00443153" w:rsidP="00BB657B">
            <w:pPr>
              <w:spacing w:after="0" w:line="240" w:lineRule="auto"/>
            </w:pPr>
            <w:r>
              <w:t xml:space="preserve">          </w:t>
            </w:r>
          </w:p>
          <w:p w14:paraId="30B7753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0918629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E447664" w14:textId="77777777" w:rsidTr="009F75D1">
        <w:trPr>
          <w:trHeight w:val="477"/>
          <w:jc w:val="center"/>
        </w:trPr>
        <w:tc>
          <w:tcPr>
            <w:tcW w:w="849" w:type="dxa"/>
          </w:tcPr>
          <w:p w14:paraId="62821AE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44F74E6" w14:textId="77777777" w:rsidR="0037246F" w:rsidRDefault="0037246F" w:rsidP="00BB657B">
            <w:pPr>
              <w:spacing w:after="0" w:line="240" w:lineRule="auto"/>
            </w:pPr>
          </w:p>
          <w:p w14:paraId="674478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8E26F2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CF24E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C87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FBC2A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0C55B18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04B937B" w14:textId="77777777" w:rsidTr="009F75D1">
        <w:trPr>
          <w:trHeight w:val="477"/>
          <w:jc w:val="center"/>
        </w:trPr>
        <w:tc>
          <w:tcPr>
            <w:tcW w:w="849" w:type="dxa"/>
          </w:tcPr>
          <w:p w14:paraId="537ECFE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FA3784" w14:textId="77777777" w:rsidR="0037246F" w:rsidRDefault="0037246F" w:rsidP="00BB657B">
            <w:pPr>
              <w:spacing w:after="0" w:line="240" w:lineRule="auto"/>
            </w:pPr>
          </w:p>
          <w:p w14:paraId="1430AD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A6BAD5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FE6498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9FDF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508C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D2DC78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852651D" w14:textId="77777777" w:rsidTr="009F75D1">
        <w:trPr>
          <w:trHeight w:val="477"/>
          <w:jc w:val="center"/>
        </w:trPr>
        <w:tc>
          <w:tcPr>
            <w:tcW w:w="849" w:type="dxa"/>
          </w:tcPr>
          <w:p w14:paraId="0E65939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9DB4996" w14:textId="77777777" w:rsidR="0037246F" w:rsidRDefault="0037246F" w:rsidP="00BB657B">
            <w:pPr>
              <w:spacing w:after="0" w:line="240" w:lineRule="auto"/>
            </w:pPr>
          </w:p>
          <w:p w14:paraId="1CA301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48B7D9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65DB87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47A5FF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C012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49AF915" w14:textId="77777777" w:rsidR="0037246F" w:rsidRDefault="0037246F" w:rsidP="00BB657B">
            <w:pPr>
              <w:spacing w:after="0" w:line="240" w:lineRule="auto"/>
            </w:pPr>
          </w:p>
        </w:tc>
        <w:bookmarkStart w:id="0" w:name="_GoBack"/>
        <w:bookmarkEnd w:id="0"/>
      </w:tr>
      <w:tr w:rsidR="0037246F" w14:paraId="0FADB5D0" w14:textId="77777777" w:rsidTr="009F75D1">
        <w:trPr>
          <w:trHeight w:val="477"/>
          <w:jc w:val="center"/>
        </w:trPr>
        <w:tc>
          <w:tcPr>
            <w:tcW w:w="849" w:type="dxa"/>
          </w:tcPr>
          <w:p w14:paraId="5BFDAB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DB3CB82" w14:textId="77777777" w:rsidR="0037246F" w:rsidRDefault="0037246F" w:rsidP="00BB657B">
            <w:pPr>
              <w:spacing w:after="0" w:line="240" w:lineRule="auto"/>
            </w:pPr>
          </w:p>
          <w:p w14:paraId="6593086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B5360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6E6544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D3C08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3174A0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7F3F5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FD06BDA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624B1CD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18C5B2A8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3639EC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9C65F64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1A4646F6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151D17B9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1823CB35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037702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78B9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82AE5D" wp14:editId="7E67E6E5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3F704B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2AE5D" id="Text Box 26" o:spid="_x0000_s1036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" filled="f" stroked="f">
                <v:textbox inset=",.3mm">
                  <w:txbxContent>
                    <w:p w14:paraId="773F704B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1470C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6153480E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FFCF" w14:textId="77777777" w:rsidR="001007E7" w:rsidRDefault="007578B9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B01EF5" wp14:editId="1DA074E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BA12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2E194A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310BBD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6B01E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" filled="f" stroked="f">
              <v:textbox style="mso-fit-shape-to-text:t" inset="0,0,0,0">
                <w:txbxContent>
                  <w:p w14:paraId="557BA12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2E194A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310BBD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79B7A2B" w14:textId="77777777" w:rsidR="001007E7" w:rsidRDefault="007578B9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FB15181" wp14:editId="4090935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26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B15181" id="Text Box 1" o:spid="_x0000_s1038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" filled="f" stroked="f">
              <v:textbox inset="0,0,0,0">
                <w:txbxContent>
                  <w:p w14:paraId="65E26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52AAB8E2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0570288D" wp14:editId="3AD05D73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A839A34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1D979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7E6AD6E2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669DCF67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4F2A9F53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B1A4F"/>
    <w:rsid w:val="001007E7"/>
    <w:rsid w:val="001020C0"/>
    <w:rsid w:val="00123B8D"/>
    <w:rsid w:val="00157600"/>
    <w:rsid w:val="00170EC5"/>
    <w:rsid w:val="00194FF2"/>
    <w:rsid w:val="001F73A7"/>
    <w:rsid w:val="00200073"/>
    <w:rsid w:val="0023594F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272AD"/>
    <w:rsid w:val="00443153"/>
    <w:rsid w:val="00466B9C"/>
    <w:rsid w:val="004767CC"/>
    <w:rsid w:val="0049643D"/>
    <w:rsid w:val="004C4743"/>
    <w:rsid w:val="004D1951"/>
    <w:rsid w:val="004E2167"/>
    <w:rsid w:val="004E4F9F"/>
    <w:rsid w:val="0051522B"/>
    <w:rsid w:val="00535962"/>
    <w:rsid w:val="00565F4D"/>
    <w:rsid w:val="005A564F"/>
    <w:rsid w:val="005B442B"/>
    <w:rsid w:val="005D0D63"/>
    <w:rsid w:val="00611A07"/>
    <w:rsid w:val="0062592A"/>
    <w:rsid w:val="006506D0"/>
    <w:rsid w:val="00651E48"/>
    <w:rsid w:val="006709BC"/>
    <w:rsid w:val="006C498A"/>
    <w:rsid w:val="00751EDE"/>
    <w:rsid w:val="007578B9"/>
    <w:rsid w:val="00780880"/>
    <w:rsid w:val="007B4164"/>
    <w:rsid w:val="007B6F6F"/>
    <w:rsid w:val="00810515"/>
    <w:rsid w:val="0083342F"/>
    <w:rsid w:val="00854B4F"/>
    <w:rsid w:val="00856714"/>
    <w:rsid w:val="008B3AE5"/>
    <w:rsid w:val="009002B4"/>
    <w:rsid w:val="00952218"/>
    <w:rsid w:val="00957FDA"/>
    <w:rsid w:val="009773D3"/>
    <w:rsid w:val="009A1D23"/>
    <w:rsid w:val="009A2AEC"/>
    <w:rsid w:val="009B0931"/>
    <w:rsid w:val="009E0472"/>
    <w:rsid w:val="009F75D1"/>
    <w:rsid w:val="00A16099"/>
    <w:rsid w:val="00A22133"/>
    <w:rsid w:val="00A24343"/>
    <w:rsid w:val="00A640BD"/>
    <w:rsid w:val="00AB4966"/>
    <w:rsid w:val="00AC7631"/>
    <w:rsid w:val="00AD7919"/>
    <w:rsid w:val="00AF0D2F"/>
    <w:rsid w:val="00AF279C"/>
    <w:rsid w:val="00B3101F"/>
    <w:rsid w:val="00B420BA"/>
    <w:rsid w:val="00B61D08"/>
    <w:rsid w:val="00B62EEF"/>
    <w:rsid w:val="00B9237C"/>
    <w:rsid w:val="00B97B51"/>
    <w:rsid w:val="00BA2681"/>
    <w:rsid w:val="00BB0D02"/>
    <w:rsid w:val="00BC1D0C"/>
    <w:rsid w:val="00BC61BD"/>
    <w:rsid w:val="00BE4FB0"/>
    <w:rsid w:val="00BF1AD5"/>
    <w:rsid w:val="00BF4EA2"/>
    <w:rsid w:val="00C11FBC"/>
    <w:rsid w:val="00C35102"/>
    <w:rsid w:val="00C66D08"/>
    <w:rsid w:val="00CA4661"/>
    <w:rsid w:val="00CE67A3"/>
    <w:rsid w:val="00D24FA7"/>
    <w:rsid w:val="00D64696"/>
    <w:rsid w:val="00D90D49"/>
    <w:rsid w:val="00DA7638"/>
    <w:rsid w:val="00DC5D96"/>
    <w:rsid w:val="00DD4F3E"/>
    <w:rsid w:val="00E13E55"/>
    <w:rsid w:val="00E3360B"/>
    <w:rsid w:val="00E34AA8"/>
    <w:rsid w:val="00E96D05"/>
    <w:rsid w:val="00EA7406"/>
    <w:rsid w:val="00EB128A"/>
    <w:rsid w:val="00F116C5"/>
    <w:rsid w:val="00F225BF"/>
    <w:rsid w:val="00F25B99"/>
    <w:rsid w:val="00F4086F"/>
    <w:rsid w:val="00F45693"/>
    <w:rsid w:val="00F53753"/>
    <w:rsid w:val="00F7167E"/>
    <w:rsid w:val="00F7443C"/>
    <w:rsid w:val="00FC280C"/>
    <w:rsid w:val="00FC2870"/>
    <w:rsid w:val="00FF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4:docId w14:val="26BE6F43"/>
  <w15:docId w15:val="{D1084BCA-2724-432C-9717-CD111631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1BF2C-8036-494F-B799-87782076F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18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Herber Castillo M</cp:lastModifiedBy>
  <cp:revision>28</cp:revision>
  <cp:lastPrinted>2011-03-04T18:27:00Z</cp:lastPrinted>
  <dcterms:created xsi:type="dcterms:W3CDTF">2015-10-01T14:25:00Z</dcterms:created>
  <dcterms:modified xsi:type="dcterms:W3CDTF">2019-11-13T19:55:00Z</dcterms:modified>
</cp:coreProperties>
</file>